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5C97C385" w:rsidR="00582CE9" w:rsidRDefault="00433EEC">
      <w:r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479BC00B">
                <wp:simplePos x="0" y="0"/>
                <wp:positionH relativeFrom="page">
                  <wp:posOffset>336550</wp:posOffset>
                </wp:positionH>
                <wp:positionV relativeFrom="page">
                  <wp:posOffset>710565</wp:posOffset>
                </wp:positionV>
                <wp:extent cx="6807200" cy="9639300"/>
                <wp:effectExtent l="0" t="0" r="12700" b="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639300"/>
                          <a:chOff x="69000" y="-202691"/>
                          <a:chExt cx="4891653" cy="1907353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301719" y="-202691"/>
                            <a:ext cx="4658934" cy="19073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4E02A6B0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</w:t>
                              </w:r>
                              <w:r w:rsidR="00EA67B8">
                                <w:t>/I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0BD43691" w:rsidR="00662D09" w:rsidRDefault="00000000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Content>
                                  <w:r w:rsidR="00BF1EC3" w:rsidRPr="00BF1EC3">
                                    <w:t>Przystosowanie pomieszczenia na potrzeby laboratorium. Lokalizacja ul. Batorego 80A, 43- 602 Jaworzno Szczakowa</w:t>
                                  </w:r>
                                </w:sdtContent>
                              </w:sdt>
                              <w:r w:rsidR="00A83D0B" w:rsidRPr="0061043F">
                                <w:rPr>
                                  <w:highlight w:val="yellow"/>
                                </w:rPr>
                                <w:t xml:space="preserve"> </w:t>
                              </w:r>
                            </w:p>
                            <w:p w14:paraId="28C26E18" w14:textId="4C354476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r w:rsidR="00433EEC" w:rsidRPr="00433EEC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POST/HZ/EK/HZL/000</w:t>
                                  </w:r>
                                  <w:r w:rsidR="00BF1EC3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49</w:t>
                                  </w:r>
                                  <w:r w:rsidR="00433EEC" w:rsidRPr="00433EEC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6AD01131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433EEC">
                                <w:fldChar w:fldCharType="begin"/>
                              </w:r>
                              <w:r w:rsidRPr="00433EEC">
                                <w:instrText xml:space="preserve"> TIME \@ "d MMMM yyyy" </w:instrText>
                              </w:r>
                              <w:r w:rsidRPr="00433EEC">
                                <w:fldChar w:fldCharType="separate"/>
                              </w:r>
                              <w:r w:rsidR="00076309">
                                <w:rPr>
                                  <w:noProof/>
                                </w:rPr>
                                <w:t>7 kwietnia 2026</w:t>
                              </w:r>
                              <w:r w:rsidRPr="00433EEC">
                                <w:fldChar w:fldCharType="end"/>
                              </w:r>
                              <w:r w:rsidRPr="00433EEC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5pt;margin-top:55.95pt;width:536pt;height:759pt;z-index:251658240;mso-wrap-distance-left:18pt;mso-wrap-distance-right:18pt;mso-position-horizontal-relative:page;mso-position-vertical-relative:page;mso-width-relative:margin;mso-height-relative:margin" coordorigin="690,-2026" coordsize="48916,19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3017;top:-2026;width:46589;height:19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4E02A6B0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</w:t>
                        </w:r>
                        <w:r w:rsidR="00EA67B8">
                          <w:t>/I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0BD43691" w:rsidR="00662D09" w:rsidRDefault="00000000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Content>
                            <w:r w:rsidR="00BF1EC3" w:rsidRPr="00BF1EC3">
                              <w:t>Przystosowanie pomieszczenia na potrzeby laboratorium. Lokalizacja ul. Batorego 80A, 43- 602 Jaworzno Szczakowa</w:t>
                            </w:r>
                          </w:sdtContent>
                        </w:sdt>
                        <w:r w:rsidR="00A83D0B" w:rsidRPr="0061043F">
                          <w:rPr>
                            <w:highlight w:val="yellow"/>
                          </w:rPr>
                          <w:t xml:space="preserve"> </w:t>
                        </w:r>
                      </w:p>
                      <w:p w14:paraId="28C26E18" w14:textId="4C354476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r w:rsidR="00433EEC" w:rsidRPr="00433EEC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POST/HZ/EK/HZL/000</w:t>
                            </w:r>
                            <w:r w:rsidR="00BF1EC3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49</w:t>
                            </w:r>
                            <w:r w:rsidR="00433EEC" w:rsidRPr="00433EEC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6AD01131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433EEC">
                          <w:fldChar w:fldCharType="begin"/>
                        </w:r>
                        <w:r w:rsidRPr="00433EEC">
                          <w:instrText xml:space="preserve"> TIME \@ "d MMMM yyyy" </w:instrText>
                        </w:r>
                        <w:r w:rsidRPr="00433EEC">
                          <w:fldChar w:fldCharType="separate"/>
                        </w:r>
                        <w:r w:rsidR="00076309">
                          <w:rPr>
                            <w:noProof/>
                          </w:rPr>
                          <w:t>7 kwietnia 2026</w:t>
                        </w:r>
                        <w:r w:rsidRPr="00433EEC">
                          <w:fldChar w:fldCharType="end"/>
                        </w:r>
                        <w:r w:rsidRPr="00433EEC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6E100D"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45349FE8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24E6615C" w:rsidR="00847B49" w:rsidRPr="00847B49" w:rsidRDefault="00000000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24C58" w:rsidRPr="00A70CA3">
            <w:rPr>
              <w:rFonts w:cstheme="minorHAnsi"/>
              <w:b/>
              <w:kern w:val="20"/>
              <w:lang w:eastAsia="zh-CN"/>
            </w:rPr>
            <w:t>PGE ENERGETYKA KOLEJOWA S.A.</w:t>
          </w:r>
        </w:sdtContent>
      </w:sdt>
      <w:r w:rsidR="00CB69CB" w:rsidRPr="00A70CA3">
        <w:t xml:space="preserve">, </w:t>
      </w:r>
      <w:r w:rsidR="00A70CA3" w:rsidRPr="00343016">
        <w:t>ul. Hoża 63/67, 00-681 Warszawa, wpisana do Rejestru Przedsiębiorców Krajowego Rejestru Sądowego prowadzonego przez Sąd Rejonowy dla m.st. Warszawa, XII Wydział Gospodarczy, pod numerem KRS: 0000322634, NIP: 526-25-42-704, REGON: 017301607, kapitał zakładowy: 272 956 830,00 zł (kapitał wpłacony w całości),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000000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2F42DBA7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EA7076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6F267A9B" w:rsidR="00886557" w:rsidRPr="0057449F" w:rsidRDefault="00A70CA3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>
        <w:rPr>
          <w:rStyle w:val="wyrnienie"/>
          <w:rFonts w:asciiTheme="minorHAnsi" w:hAnsiTheme="minorHAnsi"/>
          <w:color w:val="auto"/>
          <w:szCs w:val="18"/>
        </w:rPr>
        <w:t>OWZRB</w:t>
      </w:r>
      <w:r w:rsidR="00886557" w:rsidRPr="0057449F">
        <w:rPr>
          <w:color w:val="auto"/>
        </w:rPr>
        <w:t xml:space="preserve"> – </w:t>
      </w:r>
      <w:r>
        <w:rPr>
          <w:color w:val="auto"/>
        </w:rPr>
        <w:t xml:space="preserve">Ogólne Warunki Zakupu Robót Budowlanych </w:t>
      </w:r>
      <w:r w:rsidR="00886557" w:rsidRPr="0057449F">
        <w:rPr>
          <w:color w:val="auto"/>
        </w:rPr>
        <w:t xml:space="preserve">dokument (wraz z załącznikami) stanowiący </w:t>
      </w:r>
      <w:r w:rsidR="00886557" w:rsidRPr="0057449F">
        <w:rPr>
          <w:b/>
          <w:color w:val="auto"/>
        </w:rPr>
        <w:t>Załącznik nr 5 do SWZ</w:t>
      </w:r>
      <w:r w:rsidR="00886557"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68D0B1F8" w:rsidR="001648DA" w:rsidRPr="00510B34" w:rsidRDefault="003836DE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510B34">
        <w:t xml:space="preserve">Zamawiający </w:t>
      </w:r>
      <w:r w:rsidR="00D278F9" w:rsidRPr="00510B34">
        <w:rPr>
          <w:b/>
          <w:bCs/>
        </w:rPr>
        <w:t>nie przewiduje odwróconej</w:t>
      </w:r>
      <w:r w:rsidR="00D278F9" w:rsidRPr="00510B34">
        <w:t xml:space="preserve"> oceny </w:t>
      </w:r>
      <w:r w:rsidR="00DC3996" w:rsidRPr="00510B34">
        <w:t>O</w:t>
      </w:r>
      <w:r w:rsidR="00D278F9" w:rsidRPr="00510B34">
        <w:t>fert</w:t>
      </w:r>
      <w:r w:rsidR="001648DA" w:rsidRPr="00510B34">
        <w:t>.</w:t>
      </w:r>
    </w:p>
    <w:p w14:paraId="6227DB14" w14:textId="36E35A19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>Zamawiający zastrzega sobie prawo do przeprowadzenia negocjacji handlowych z Wykonawcami, których Oferty nie podlegają odrzuceniu.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0C85E65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FE0AD1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FE0AD1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punkty przyznane w każdym kryterium oceny Ofert, jaką otrzymała Oferta uznana jako najkorzystniejsza w przedmiotowym Postępowaniu.</w:t>
      </w:r>
    </w:p>
    <w:p w14:paraId="2875A46E" w14:textId="612438BC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lastRenderedPageBreak/>
        <w:t xml:space="preserve">Zamawiający </w:t>
      </w:r>
      <w:r w:rsidRPr="009A4D3D">
        <w:rPr>
          <w:b/>
        </w:rPr>
        <w:t>dopuszcza</w:t>
      </w:r>
      <w:r w:rsidR="00201311">
        <w:rPr>
          <w:b/>
        </w:rPr>
        <w:t xml:space="preserve"> </w:t>
      </w:r>
      <w:r w:rsidR="00201311" w:rsidRPr="00201311">
        <w:rPr>
          <w:bCs/>
        </w:rPr>
        <w:t>do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416553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wchodzący w skład k</w:t>
      </w:r>
      <w:r w:rsidR="006E100D" w:rsidRPr="00416553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0B932CC8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Wykonawcy wspólnie ubiegający się o udzielenie Zamówienia powinni ustanowić pełnomocnika do reprezentowania ich w Postępowaniu albo reprezentowania w</w:t>
      </w:r>
      <w:r w:rsidR="00D22790" w:rsidRPr="00416553">
        <w:t> </w:t>
      </w:r>
      <w:r w:rsidRPr="00416553">
        <w:t xml:space="preserve">Postępowaniu i do zawarcia </w:t>
      </w:r>
      <w:r w:rsidR="00223C4C" w:rsidRPr="00416553">
        <w:t>U</w:t>
      </w:r>
      <w:r w:rsidRPr="00416553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416553">
        <w:t> </w:t>
      </w:r>
      <w:r w:rsidRPr="00416553">
        <w:t>udzielenie Zamówienia. Pełnomocnictwo należy załączyć do Oferty w formie oryginału lub kopii.</w:t>
      </w:r>
    </w:p>
    <w:p w14:paraId="7EFC2E9C" w14:textId="77777777" w:rsidR="00BB6DE8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41655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416553">
        <w:t>Oferta musi być podpisana w taki sposób, by prawnie zobowiązywała wszystkich Wykonawców wspólnie ubiegających się o Zamówienie.</w:t>
      </w:r>
    </w:p>
    <w:p w14:paraId="4F34DD8B" w14:textId="2FB26E1D" w:rsidR="006E100D" w:rsidRPr="00381406" w:rsidRDefault="006E100D" w:rsidP="001F6941">
      <w:pPr>
        <w:pStyle w:val="Akapitzlist"/>
        <w:numPr>
          <w:ilvl w:val="2"/>
          <w:numId w:val="15"/>
        </w:numPr>
        <w:ind w:left="1276"/>
        <w:jc w:val="both"/>
        <w:rPr>
          <w:iCs/>
        </w:rPr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381406">
        <w:t xml:space="preserve">Zamawiający </w:t>
      </w:r>
      <w:r w:rsidRPr="00381406">
        <w:rPr>
          <w:b/>
        </w:rPr>
        <w:t xml:space="preserve">dopuszcza </w:t>
      </w:r>
      <w:r w:rsidRPr="00381406">
        <w:t>wykonywanie przedmiotu Zamówienia przez podwykonawców.</w:t>
      </w:r>
      <w:bookmarkEnd w:id="18"/>
      <w:r w:rsidR="00F61C65" w:rsidRPr="00381406">
        <w:t xml:space="preserve">  </w:t>
      </w:r>
      <w:r w:rsidRPr="00381406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381406">
        <w:rPr>
          <w:iCs/>
        </w:rPr>
        <w:t>.</w:t>
      </w:r>
      <w:r w:rsidRPr="00381406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666E76C9" w14:textId="16893FC5" w:rsidR="006A6A21" w:rsidRPr="006A6A21" w:rsidRDefault="006E100D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7C5B2E7E" w14:textId="09271E8B" w:rsidR="006A6A21" w:rsidRPr="006A6A21" w:rsidRDefault="004A350E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t>nie dotyczy</w:t>
      </w:r>
    </w:p>
    <w:p w14:paraId="0BE7AED3" w14:textId="5099A819" w:rsidR="006A6A21" w:rsidRDefault="00FE1946" w:rsidP="006A6A21">
      <w:pPr>
        <w:pStyle w:val="Nagwek3"/>
        <w:keepNext w:val="0"/>
        <w:keepLines w:val="0"/>
        <w:numPr>
          <w:ilvl w:val="2"/>
          <w:numId w:val="15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8D679F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 xml:space="preserve">trony w związku z udzieleniem Zamówienia, w tym również treść i warunki Umowy, mają charakter poufny i mogą być zarówno w trakcie, jak i po wykonaniu </w:t>
      </w:r>
      <w:r w:rsidR="006A6A21" w:rsidRPr="00FE1946">
        <w:rPr>
          <w:rStyle w:val="wyrnienie"/>
          <w:b w:val="0"/>
        </w:rPr>
        <w:t>Zamówienia, udostępniane osobom trzecim przez Wykonawcę jedynie za zgodą</w:t>
      </w:r>
      <w:r w:rsidR="006A6A21">
        <w:rPr>
          <w:rStyle w:val="wyrnienie"/>
          <w:b w:val="0"/>
        </w:rPr>
        <w:t xml:space="preserve"> Zamawiającego.</w:t>
      </w:r>
    </w:p>
    <w:p w14:paraId="4AF61656" w14:textId="7BB87DD2" w:rsidR="008E663E" w:rsidRDefault="0091169A" w:rsidP="006A6A21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6A6A21">
        <w:rPr>
          <w:rStyle w:val="wyrnienie"/>
          <w:b w:val="0"/>
        </w:rPr>
        <w:t>Zamawiający informuje, że Postępowanie prowadzone jest z wykorzystaniem Systemu</w:t>
      </w:r>
      <w:r w:rsidR="006A6A21">
        <w:rPr>
          <w:rStyle w:val="wyrnienie"/>
          <w:b w:val="0"/>
        </w:rPr>
        <w:t xml:space="preserve"> </w:t>
      </w:r>
      <w:r w:rsidRPr="006A6A21">
        <w:rPr>
          <w:rStyle w:val="wyrnienie"/>
          <w:b w:val="0"/>
        </w:rPr>
        <w:t>Zakupowego. Szczegóły dotyczące Systemu i elektronicznego składania Ofert wskazane zostały w pkt 19 SWZ.</w:t>
      </w:r>
    </w:p>
    <w:bookmarkEnd w:id="24"/>
    <w:p w14:paraId="43AD1808" w14:textId="798EB075" w:rsidR="006E100D" w:rsidRPr="00865341" w:rsidRDefault="006E100D" w:rsidP="0073245F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7E5FDA41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F1EC3">
            <w:rPr>
              <w:b/>
              <w:bCs/>
            </w:rPr>
            <w:t>Przystosowanie pomieszczenia na potrzeby laboratorium. Lokalizacja ul. Batorego 80A, 43- 602 Jaworzno Szczakowa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5D5848D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615E27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43BD4380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dostaw/usług objętych przedmiotem Zamówienia w sposób bezstronny i rzetelny. </w:t>
      </w:r>
    </w:p>
    <w:p w14:paraId="25F178D3" w14:textId="1577DA69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lastRenderedPageBreak/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727F9" w:rsidRPr="007D07D6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865341">
        <w:t xml:space="preserve"> zostały określone w załączonym </w:t>
      </w:r>
      <w:r w:rsidR="007D07D6">
        <w:t>dokumencie OWZRB</w:t>
      </w:r>
      <w:r w:rsidRPr="00865341">
        <w:t xml:space="preserve">, który stanowi </w:t>
      </w:r>
      <w:r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4E3297DF" w14:textId="698B748F" w:rsidR="00F04A07" w:rsidRPr="002269EF" w:rsidRDefault="006E100D" w:rsidP="007D07D6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>Prawo Opcji</w:t>
      </w:r>
      <w:r w:rsidR="007D07D6">
        <w:t xml:space="preserve"> - </w:t>
      </w:r>
      <w:r w:rsidR="00C22825">
        <w:t>Nie dotyczy</w:t>
      </w:r>
    </w:p>
    <w:p w14:paraId="1D820BEE" w14:textId="3A011821" w:rsidR="006E100D" w:rsidRPr="007D07D6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7D07D6">
        <w:t xml:space="preserve">Zamawiający </w:t>
      </w:r>
      <w:r w:rsidRPr="007D07D6">
        <w:rPr>
          <w:b/>
          <w:bCs/>
        </w:rPr>
        <w:t>nie przewiduje</w:t>
      </w:r>
      <w:r w:rsidRPr="007D07D6">
        <w:t xml:space="preserve"> możliwości udzielenia </w:t>
      </w:r>
      <w:r w:rsidRPr="007D07D6">
        <w:rPr>
          <w:b/>
          <w:bCs/>
        </w:rPr>
        <w:t>Zamówień dodatkowych</w:t>
      </w:r>
      <w:r w:rsidRPr="007D07D6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1D88B108" w14:textId="76CBEDDF" w:rsidR="004C4D78" w:rsidRPr="00705CC1" w:rsidRDefault="00574211" w:rsidP="001E33AB">
      <w:pPr>
        <w:pStyle w:val="Nagwek2"/>
        <w:keepNext w:val="0"/>
        <w:keepLines w:val="0"/>
        <w:numPr>
          <w:ilvl w:val="1"/>
          <w:numId w:val="25"/>
        </w:numPr>
      </w:pPr>
      <w:r w:rsidRPr="00574211">
        <w:t xml:space="preserve">Zamawiający może umożliwić na wniosek Wykonawcy przeprowadzenie wizji lokalnej. Wykonawca może wziąć udział w wizji lokalnej w celu zbadania przedmiotu Zamówienia i jego otoczenia. Wykonawca jest zobowiązany wziąć udział w wizji lokalnej, jeżeli o taką wizję lokalną wystąpił. Udział w wizji lokalnej </w:t>
      </w:r>
      <w:r w:rsidRPr="00574211">
        <w:rPr>
          <w:b/>
          <w:bCs/>
        </w:rPr>
        <w:t>nie jest warunkiem koniecznym do złożenia Oferty</w:t>
      </w:r>
      <w:r w:rsidRPr="00574211">
        <w:t xml:space="preserve">. Brak przeprowadzenia wizji lokalnej </w:t>
      </w:r>
      <w:r w:rsidRPr="00574211">
        <w:rPr>
          <w:b/>
          <w:bCs/>
        </w:rPr>
        <w:t>nie stanowi przesłanki do odrzucenia Oferty</w:t>
      </w:r>
      <w:r>
        <w:rPr>
          <w:b/>
          <w:bCs/>
        </w:rPr>
        <w:t>.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3683E60C" w14:textId="497E0C8F" w:rsidR="00031DCB" w:rsidRPr="00574211" w:rsidRDefault="006E100D" w:rsidP="00574211">
      <w:pPr>
        <w:pStyle w:val="Styl2"/>
        <w:numPr>
          <w:ilvl w:val="1"/>
          <w:numId w:val="25"/>
        </w:numPr>
      </w:pPr>
      <w:r w:rsidRPr="004E2379">
        <w:t>Osobą odpowiedzialną za przeprowadzenie wizji lokalnej będzie:</w:t>
      </w:r>
      <w:r w:rsidR="00BF1EC3" w:rsidRPr="00BF1EC3">
        <w:rPr>
          <w:rFonts w:eastAsiaTheme="minorHAnsi" w:cstheme="minorBidi"/>
          <w:iCs w:val="0"/>
          <w:color w:val="auto"/>
          <w:szCs w:val="22"/>
        </w:rPr>
        <w:t xml:space="preserve"> </w:t>
      </w:r>
      <w:r w:rsidR="00BF1EC3" w:rsidRPr="00BF1EC3">
        <w:t>Paweł Szczepański tel. 697040987 e-mail: p.szczepanski@pkpenergetyka.pl</w:t>
      </w:r>
      <w:r w:rsidR="00574211">
        <w:t xml:space="preserve">. </w:t>
      </w:r>
      <w:r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Pr="004E2379">
        <w:t>pośrednictwem Systemu Zakupowego w</w:t>
      </w:r>
      <w:r w:rsidR="002844BA">
        <w:t> </w:t>
      </w:r>
      <w:r w:rsidRPr="004E2379">
        <w:t>zakładce „Pytania/</w:t>
      </w:r>
      <w:r w:rsidR="00260857">
        <w:t>Odpowiedzi</w:t>
      </w:r>
      <w:r w:rsidRPr="004E2379">
        <w:t>”.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A52E550" w14:textId="2B9BD7DE" w:rsidR="006E100D" w:rsidRDefault="006E100D" w:rsidP="007D07D6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Termin realizacji przedmiotu Zamówienia: </w:t>
      </w:r>
      <w:r w:rsidR="00BF1EC3">
        <w:rPr>
          <w:b/>
          <w:bCs/>
        </w:rPr>
        <w:t>45</w:t>
      </w:r>
      <w:r w:rsidR="00D544F4" w:rsidRPr="00D544F4">
        <w:rPr>
          <w:b/>
          <w:bCs/>
        </w:rPr>
        <w:t xml:space="preserve"> dni od dnia przekazania terenu budowy </w:t>
      </w:r>
      <w:r w:rsidR="00D544F4">
        <w:rPr>
          <w:b/>
          <w:bCs/>
        </w:rPr>
        <w:t>i</w:t>
      </w:r>
      <w:r w:rsidR="00D544F4" w:rsidRPr="00D544F4">
        <w:rPr>
          <w:b/>
          <w:bCs/>
        </w:rPr>
        <w:t xml:space="preserve"> podpisania protokołu zdawczo-odbiorczego. Przekazanie terenu budowy </w:t>
      </w:r>
      <w:r w:rsidR="00D544F4">
        <w:rPr>
          <w:b/>
          <w:bCs/>
        </w:rPr>
        <w:t>i</w:t>
      </w:r>
      <w:r w:rsidR="00D544F4" w:rsidRPr="00D544F4">
        <w:rPr>
          <w:b/>
          <w:bCs/>
        </w:rPr>
        <w:t xml:space="preserve"> podpisanie protokołu zdawczo-odbiorczego powinno nastąpić nie później niż </w:t>
      </w:r>
      <w:r w:rsidR="00BF1EC3">
        <w:rPr>
          <w:b/>
          <w:bCs/>
        </w:rPr>
        <w:t>15</w:t>
      </w:r>
      <w:r w:rsidR="00D544F4" w:rsidRPr="00D544F4">
        <w:rPr>
          <w:b/>
          <w:bCs/>
        </w:rPr>
        <w:t>.05.2026 r</w:t>
      </w:r>
      <w:r w:rsidR="00D544F4" w:rsidRPr="00D544F4">
        <w:t>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22BF3E85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9F50A1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lastRenderedPageBreak/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29DE322" w14:textId="42CD4ACD" w:rsidR="00670F53" w:rsidRDefault="006F685D" w:rsidP="00670F53">
      <w:pPr>
        <w:pStyle w:val="Akapitzlist"/>
        <w:ind w:left="2127" w:hanging="851"/>
        <w:jc w:val="both"/>
      </w:pPr>
      <w:r>
        <w:t>5.1.</w:t>
      </w:r>
      <w:r w:rsidRPr="00C634E0">
        <w:t>1.7. (</w:t>
      </w:r>
      <w:r w:rsidRPr="00C634E0">
        <w:rPr>
          <w:u w:val="single"/>
        </w:rPr>
        <w:t>zgodnie z pkt 9.4.2.</w:t>
      </w:r>
      <w:r w:rsidR="00E71B55" w:rsidRPr="00C634E0">
        <w:rPr>
          <w:u w:val="single"/>
        </w:rPr>
        <w:t>7</w:t>
      </w:r>
      <w:r w:rsidRPr="00C634E0">
        <w:rPr>
          <w:u w:val="single"/>
        </w:rPr>
        <w:t>. Procedury</w:t>
      </w:r>
      <w:r w:rsidRPr="00C634E0">
        <w:t xml:space="preserve">) </w:t>
      </w:r>
      <w:r w:rsidR="00A03401" w:rsidRPr="00C634E0">
        <w:t>w stosunku</w:t>
      </w:r>
      <w:r w:rsidR="00A03401">
        <w:t xml:space="preserve">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>
        <w:t>,</w:t>
      </w:r>
    </w:p>
    <w:p w14:paraId="3FC69AF4" w14:textId="3F7FA3CC" w:rsidR="006A7D54" w:rsidRPr="00F67FF3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F67FF3">
        <w:rPr>
          <w:rFonts w:cstheme="minorHAnsi"/>
          <w:iCs/>
          <w:color w:val="000000" w:themeColor="text1"/>
          <w:lang w:eastAsia="pl-PL"/>
        </w:rPr>
        <w:t>5.1.1.</w:t>
      </w:r>
      <w:r w:rsidR="00F5769B">
        <w:rPr>
          <w:rFonts w:cstheme="minorHAnsi"/>
          <w:iCs/>
          <w:color w:val="000000" w:themeColor="text1"/>
          <w:lang w:eastAsia="pl-PL"/>
        </w:rPr>
        <w:t>8</w:t>
      </w:r>
      <w:r w:rsidRPr="00F67FF3">
        <w:rPr>
          <w:rFonts w:cstheme="minorHAnsi"/>
          <w:iCs/>
          <w:color w:val="000000" w:themeColor="text1"/>
          <w:lang w:eastAsia="pl-PL"/>
        </w:rPr>
        <w:t>.(</w:t>
      </w:r>
      <w:r w:rsidRPr="00F67FF3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F67FF3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F67FF3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F67FF3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</w:t>
      </w:r>
      <w:r w:rsidR="007F6FB5" w:rsidRPr="00374E89">
        <w:lastRenderedPageBreak/>
        <w:t xml:space="preserve">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513F8753" w14:textId="32AD0E16" w:rsidR="007F6FB5" w:rsidRDefault="0008267F" w:rsidP="00C95A71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: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0CAABCCD" w14:textId="564BCF16" w:rsidR="007F6FB5" w:rsidRPr="00C95A71" w:rsidRDefault="0089712F" w:rsidP="00C95A71">
      <w:pPr>
        <w:pStyle w:val="Styl2"/>
        <w:ind w:left="2268" w:firstLine="0"/>
        <w:outlineLvl w:val="2"/>
        <w:rPr>
          <w:highlight w:val="yellow"/>
        </w:rPr>
      </w:pPr>
      <w:r w:rsidRPr="001519AE">
        <w:t xml:space="preserve">a. </w:t>
      </w:r>
      <w:r w:rsidR="00C95A71" w:rsidRPr="00C95A71">
        <w:t xml:space="preserve">w okresie ostatnich </w:t>
      </w:r>
      <w:r w:rsidR="001519AE">
        <w:t>5</w:t>
      </w:r>
      <w:r w:rsidR="00C95A71" w:rsidRPr="00C95A71">
        <w:t xml:space="preserve"> lat przed upływem terminu składania ofert, a jeżeli okres prowadzenia działalności jest krótszy – w tym okresie, zrealizował </w:t>
      </w:r>
      <w:r w:rsidR="001519AE">
        <w:t>dw</w:t>
      </w:r>
      <w:r w:rsidR="003F22B0">
        <w:t xml:space="preserve">a zamówienia </w:t>
      </w:r>
      <w:r w:rsidR="001519AE">
        <w:t xml:space="preserve"> </w:t>
      </w:r>
      <w:r w:rsidR="003F22B0" w:rsidRPr="003F22B0">
        <w:t>polegające na wykonaniu </w:t>
      </w:r>
      <w:r w:rsidR="003F22B0" w:rsidRPr="003F22B0">
        <w:rPr>
          <w:b/>
          <w:bCs/>
        </w:rPr>
        <w:t>robót budowlanych</w:t>
      </w:r>
      <w:r w:rsidR="003F22B0" w:rsidRPr="003F22B0">
        <w:t>, odpowiadających swoim rodzajem i zakresem robotom budowlanym stanowiącym przedmiot Zakupu,</w:t>
      </w:r>
      <w:r w:rsidR="003F22B0">
        <w:t xml:space="preserve"> </w:t>
      </w:r>
      <w:r w:rsidR="001519AE" w:rsidRPr="001519AE">
        <w:t xml:space="preserve">na kwotę nie mniejszą niż </w:t>
      </w:r>
      <w:r w:rsidR="00BF1EC3">
        <w:t>1</w:t>
      </w:r>
      <w:r w:rsidR="001519AE" w:rsidRPr="001519AE">
        <w:t>00 000,00 zł netto</w:t>
      </w:r>
      <w:r w:rsidR="003F22B0">
        <w:t xml:space="preserve"> </w:t>
      </w:r>
      <w:r w:rsidR="00E47937">
        <w:t>łącznie</w:t>
      </w:r>
    </w:p>
    <w:p w14:paraId="0D19B029" w14:textId="12F168ED" w:rsidR="007F6FB5" w:rsidRPr="00E454B8" w:rsidRDefault="007F6FB5" w:rsidP="00C95A71">
      <w:pPr>
        <w:pStyle w:val="Styl2"/>
        <w:ind w:left="0" w:firstLine="0"/>
        <w:outlineLvl w:val="2"/>
      </w:pPr>
    </w:p>
    <w:p w14:paraId="5CA5016A" w14:textId="1A51AC42" w:rsidR="008418BC" w:rsidRDefault="00C77FE5" w:rsidP="001519AE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862B29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4A4A1374" w:rsidR="001A1BB8" w:rsidRPr="00E454B8" w:rsidRDefault="007F6FB5" w:rsidP="001519AE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1049FB9C" w14:textId="6ADF48F5" w:rsidR="00A64B14" w:rsidRDefault="00A64B14" w:rsidP="00F727E4">
      <w:pPr>
        <w:pStyle w:val="Styl2"/>
        <w:ind w:left="2268" w:firstLine="0"/>
        <w:outlineLvl w:val="2"/>
      </w:pPr>
      <w:r w:rsidRPr="00A64B14">
        <w:t>W celu potwierdzenia spełnienia warunku Wykonawca powinien wykazać, że:</w:t>
      </w:r>
    </w:p>
    <w:p w14:paraId="5567F911" w14:textId="54F8F3AC" w:rsidR="00020A75" w:rsidRDefault="00772285" w:rsidP="00793FA7">
      <w:pPr>
        <w:pStyle w:val="Styl2"/>
        <w:numPr>
          <w:ilvl w:val="0"/>
          <w:numId w:val="36"/>
        </w:numPr>
        <w:outlineLvl w:val="2"/>
      </w:pPr>
      <w:r w:rsidRPr="00772285">
        <w:t xml:space="preserve">posiadają </w:t>
      </w:r>
      <w:r w:rsidR="00793FA7" w:rsidRPr="00793FA7">
        <w:t>aktualne i opłacone ubezpieczenie od odpowiedzialności cywilnej w zakresie prowadzonej działalności gospodarczej związanej z przedmiotem zakupu na sumę ubezpieczenia w wysokości nie niższej niż 100 000 PLN</w:t>
      </w:r>
    </w:p>
    <w:p w14:paraId="4615FF89" w14:textId="292B89EB" w:rsidR="00793FA7" w:rsidRPr="00793FA7" w:rsidRDefault="00793FA7" w:rsidP="00793FA7">
      <w:pPr>
        <w:pStyle w:val="Styl2"/>
        <w:ind w:left="2628" w:firstLine="0"/>
        <w:outlineLvl w:val="2"/>
        <w:rPr>
          <w:b/>
          <w:bCs/>
        </w:rPr>
      </w:pPr>
      <w:r w:rsidRPr="00793FA7">
        <w:rPr>
          <w:b/>
          <w:bCs/>
        </w:rPr>
        <w:t>UWAGA: Wartości pieniężne wskazane w dokumentach i oświadczeniach, mające na celu wykazanie spełnienia przez Wykonawców warunków udziału w Postępowaniu podane w walutach obcych, Zamawiający przeliczy na złote polskie wg średniego kursu walut NBP z dnia opublikowania Specyfikacji. W przypadku wskazania wartości pieniężnej w walucie obcej nie obowiązującej w dniu opublikowania ww. Specyfikacji, zostanie ona przeliczona na złote polskie wg średniego kursu walut NBP z ostatniego dnia obowiązywania tej waluty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02319300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>nia –</w:t>
      </w:r>
      <w:r w:rsidR="006F72EA">
        <w:t xml:space="preserve"> </w:t>
      </w:r>
      <w:r w:rsidR="00B36806" w:rsidRPr="008D13C2">
        <w:t xml:space="preserve">w treści Formularza Oferty wg </w:t>
      </w:r>
      <w:r w:rsidR="00B36806">
        <w:rPr>
          <w:b/>
        </w:rPr>
        <w:t>Załącznika n</w:t>
      </w:r>
      <w:r w:rsidR="00B36806" w:rsidRPr="008D13C2">
        <w:rPr>
          <w:b/>
        </w:rPr>
        <w:t>r 2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6D1B321" w14:textId="7A80F23D" w:rsidR="007F6FB5" w:rsidRPr="000D04B2" w:rsidRDefault="004F6724" w:rsidP="00D93471">
      <w:pPr>
        <w:pStyle w:val="Styl2"/>
        <w:ind w:left="1418"/>
      </w:pPr>
      <w:r w:rsidRPr="000D04B2">
        <w:rPr>
          <w:b/>
          <w:bCs/>
          <w:u w:val="single"/>
        </w:rPr>
        <w:t>UWAGA:</w:t>
      </w:r>
      <w:r w:rsidRPr="000D04B2">
        <w:t xml:space="preserve"> </w:t>
      </w:r>
      <w:r w:rsidR="007F6FB5" w:rsidRPr="000D04B2">
        <w:t>W przypadku Wykonawców wspólnie ubiegających się o Zamówienie, przedmiotowe oświadczenie składa każdy z tych Wykonawców lub Wykonawca upoważniony do ich reprezentowania.</w:t>
      </w:r>
    </w:p>
    <w:p w14:paraId="44B32082" w14:textId="12DE3F0D" w:rsidR="00985B3A" w:rsidRPr="000D04B2" w:rsidRDefault="00985B3A" w:rsidP="00985B3A">
      <w:pPr>
        <w:pStyle w:val="Styl3"/>
        <w:numPr>
          <w:ilvl w:val="0"/>
          <w:numId w:val="0"/>
        </w:numPr>
        <w:ind w:left="2268" w:hanging="850"/>
      </w:pPr>
      <w:r w:rsidRPr="000D04B2">
        <w:t xml:space="preserve">Wzór oświadczenia stanowi </w:t>
      </w:r>
      <w:r w:rsidRPr="000D04B2">
        <w:rPr>
          <w:b/>
          <w:bCs/>
        </w:rPr>
        <w:t>Załącznik nr 7 do SWZ</w:t>
      </w:r>
      <w:r w:rsidRPr="000D04B2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266CE653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BD1FBC">
        <w:t>oferty</w:t>
      </w:r>
      <w:r w:rsidR="007F6FB5">
        <w:t>,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30C9E664" w:rsidR="0033104D" w:rsidRDefault="0008267F" w:rsidP="000A5774">
      <w:pPr>
        <w:pStyle w:val="Nagwek3"/>
        <w:keepNext w:val="0"/>
        <w:keepLines w:val="0"/>
        <w:numPr>
          <w:ilvl w:val="2"/>
          <w:numId w:val="17"/>
        </w:numPr>
        <w:ind w:left="1418" w:hanging="716"/>
      </w:pPr>
      <w:r w:rsidRPr="0033104D">
        <w:rPr>
          <w:b/>
          <w:bCs/>
        </w:rPr>
        <w:t>O</w:t>
      </w:r>
      <w:r w:rsidR="007F6FB5" w:rsidRPr="0033104D">
        <w:rPr>
          <w:b/>
          <w:bCs/>
        </w:rPr>
        <w:t>świadczenie własne Wykonawcy potwierdzające, że nie zalega z opłacaniem podatków i opłat</w:t>
      </w:r>
      <w:r w:rsidR="004D5661" w:rsidRPr="0033104D">
        <w:rPr>
          <w:b/>
          <w:bCs/>
        </w:rPr>
        <w:t xml:space="preserve"> </w:t>
      </w:r>
      <w:r w:rsidR="004D5661" w:rsidRPr="004D5661">
        <w:t>(</w:t>
      </w:r>
      <w:r w:rsidR="0055382F">
        <w:t xml:space="preserve">w treści </w:t>
      </w:r>
      <w:r w:rsidR="0055382F" w:rsidRPr="0033104D">
        <w:rPr>
          <w:b/>
          <w:bCs/>
        </w:rPr>
        <w:t>Formularza oferty – Załącznik nr 2 do SWZ</w:t>
      </w:r>
      <w:r w:rsidR="0055382F">
        <w:t>)</w:t>
      </w:r>
      <w:r w:rsidR="0033104D">
        <w:t>.</w:t>
      </w:r>
      <w:r w:rsidR="007E59A8" w:rsidRPr="007E59A8">
        <w:t xml:space="preserve"> </w:t>
      </w:r>
    </w:p>
    <w:p w14:paraId="08827711" w14:textId="54F9AD2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0D04B2">
        <w:rPr>
          <w:b/>
          <w:bCs/>
          <w:u w:val="single"/>
        </w:rPr>
        <w:t>UWAGA:</w:t>
      </w:r>
      <w:r w:rsidRPr="000D04B2">
        <w:t xml:space="preserve"> W</w:t>
      </w:r>
      <w:r w:rsidR="00EB2052" w:rsidRPr="000D04B2">
        <w:t xml:space="preserve"> przypadku k</w:t>
      </w:r>
      <w:r w:rsidR="007F6FB5" w:rsidRPr="000D04B2">
        <w:t>onsorcjum należy złożyć oświadczenie dotyczące wszystkich jego członków</w:t>
      </w:r>
      <w:r w:rsidRPr="000D04B2">
        <w:t>.</w:t>
      </w:r>
      <w:r w:rsidR="007F6FB5" w:rsidRPr="00374E89">
        <w:t xml:space="preserve">  </w:t>
      </w:r>
    </w:p>
    <w:p w14:paraId="31E73FF5" w14:textId="594C94D1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lastRenderedPageBreak/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b/>
              <w:iCs/>
              <w:szCs w:val="22"/>
            </w:rPr>
            <w:t>robót budowlanych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200BD263" w:rsidR="000B1E2D" w:rsidRPr="003F23E5" w:rsidRDefault="000B1E2D" w:rsidP="001E7270">
      <w:pPr>
        <w:ind w:left="1418"/>
        <w:jc w:val="both"/>
        <w:rPr>
          <w:iCs/>
        </w:rPr>
      </w:pPr>
      <w:r w:rsidRPr="003F23E5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630B58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434162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F42193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3F23E5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51681CCE" w14:textId="35C9BED9" w:rsidR="00BA266E" w:rsidRPr="009F4CA4" w:rsidRDefault="00390C63" w:rsidP="009F4CA4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490E12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 wartość </w:t>
      </w:r>
      <w:r w:rsidR="00490E12">
        <w:rPr>
          <w:color w:val="000000" w:themeColor="text1"/>
        </w:rPr>
        <w:t>Z</w:t>
      </w:r>
      <w:r w:rsidR="000A20D4" w:rsidRPr="00E00745">
        <w:rPr>
          <w:color w:val="000000" w:themeColor="text1"/>
        </w:rPr>
        <w:t xml:space="preserve">amówienia brutto w zakresie prowadzonej działalności związanej z przedmiotem Zakupu (wraz z potwierdzeniem opłacenia składki) i w zakresie zgodnym z zapisami </w:t>
      </w:r>
      <w:r w:rsidR="0065428C" w:rsidRPr="008502A3">
        <w:rPr>
          <w:color w:val="000000" w:themeColor="text1"/>
        </w:rPr>
        <w:t>OWZ</w:t>
      </w:r>
      <w:r w:rsidR="008502A3" w:rsidRPr="008502A3">
        <w:rPr>
          <w:color w:val="000000" w:themeColor="text1"/>
        </w:rPr>
        <w:t>RB</w:t>
      </w:r>
      <w:r w:rsidR="000A20D4" w:rsidRPr="00E00745">
        <w:rPr>
          <w:color w:val="000000" w:themeColor="text1"/>
        </w:rPr>
        <w:t xml:space="preserve"> - </w:t>
      </w:r>
      <w:r w:rsidR="000A20D4" w:rsidRPr="00E00745">
        <w:rPr>
          <w:b/>
          <w:bCs/>
          <w:color w:val="000000" w:themeColor="text1"/>
        </w:rPr>
        <w:t>załącznik nr 5 do SWZ</w:t>
      </w:r>
      <w:r w:rsidR="00C33071" w:rsidRPr="00E00745">
        <w:rPr>
          <w:color w:val="000000" w:themeColor="text1"/>
        </w:rPr>
        <w:t>.</w:t>
      </w:r>
    </w:p>
    <w:p w14:paraId="2460C199" w14:textId="32CCDDF4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BC2015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350E915A" w14:textId="17AB4DD2" w:rsidR="005E498C" w:rsidRPr="005E498C" w:rsidRDefault="005E498C" w:rsidP="001E33AB">
      <w:pPr>
        <w:pStyle w:val="Akapitzlist"/>
        <w:numPr>
          <w:ilvl w:val="1"/>
          <w:numId w:val="17"/>
        </w:numPr>
        <w:jc w:val="both"/>
      </w:pPr>
      <w:r w:rsidRPr="005E498C">
        <w:t xml:space="preserve">Zamawiający informuje, iż w przypadku oceny jako najkorzystniejszej Oferty danego Wykonawcy, zobligowany on będzie przed wyborem jego Oferty do złożenia na wezwanie Zamawiającego, </w:t>
      </w:r>
      <w:r w:rsidRPr="00374E89">
        <w:rPr>
          <w:b/>
          <w:bCs/>
        </w:rPr>
        <w:t>zaświadczenia właściwego naczelnika urzędu skarbowego</w:t>
      </w:r>
      <w:r w:rsidRPr="005E498C">
        <w:t xml:space="preserve"> wystawionego nie wcześniej niż 3 miesiące przed jego złożeniem, potwierdzającego, że Wykonawca nie zalega z opłacaniem podatków i </w:t>
      </w:r>
      <w:r w:rsidRPr="002A056A">
        <w:t>opłat [</w:t>
      </w:r>
      <w:r w:rsidRPr="009E4C8C">
        <w:rPr>
          <w:i/>
          <w:iCs/>
        </w:rPr>
        <w:t>w przypadku konsorcjum należy złożyć zaświadczenia dotyczące wszystkich jego członków</w:t>
      </w:r>
      <w:r w:rsidRPr="002A056A">
        <w:t>]</w:t>
      </w:r>
      <w:r w:rsidR="00392F50" w:rsidRPr="002A056A">
        <w:t xml:space="preserve"> 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lastRenderedPageBreak/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7FB39D91" w14:textId="77777777" w:rsidR="007436A1" w:rsidRPr="00374E89" w:rsidRDefault="007436A1" w:rsidP="00D21BCD"/>
    <w:p w14:paraId="1536D690" w14:textId="77777777" w:rsidR="008576C2" w:rsidRDefault="00AF2710" w:rsidP="00E5794A">
      <w:pPr>
        <w:pStyle w:val="Nagwek1"/>
      </w:pPr>
      <w:r>
        <w:t>WADIUM</w:t>
      </w:r>
    </w:p>
    <w:p w14:paraId="4FB867A5" w14:textId="160661DB" w:rsidR="008E189B" w:rsidRPr="00FA5175" w:rsidRDefault="00AF2710" w:rsidP="008E189B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2C412E8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14E25BD9" w14:textId="1F3179D9" w:rsidR="00886274" w:rsidRDefault="00886274" w:rsidP="00886274">
      <w:pPr>
        <w:pStyle w:val="Nagwek2"/>
        <w:keepNext w:val="0"/>
        <w:keepLines w:val="0"/>
        <w:numPr>
          <w:ilvl w:val="1"/>
          <w:numId w:val="17"/>
        </w:numPr>
      </w:pPr>
      <w:r w:rsidRPr="00886274">
        <w:t>Zamawiający nie uznaje oferty podpisanej faksymile rozumianej jako dokładną kopię dokumentu, rysunku lub, najczęściej, odręcznego podpisu, wykonaną mechanicznie, chemicznie lub elektronicznie.</w:t>
      </w:r>
    </w:p>
    <w:p w14:paraId="0ADFE155" w14:textId="066F88FB" w:rsidR="00AD5D1D" w:rsidRPr="008F7C4E" w:rsidRDefault="009C6121" w:rsidP="001E33AB">
      <w:pPr>
        <w:pStyle w:val="Nagwek2"/>
        <w:keepNext w:val="0"/>
        <w:keepLines w:val="0"/>
        <w:numPr>
          <w:ilvl w:val="1"/>
          <w:numId w:val="17"/>
        </w:numPr>
      </w:pPr>
      <w:r>
        <w:t>N</w:t>
      </w:r>
      <w:r w:rsidR="00AD5D1D" w:rsidRPr="008F7C4E">
        <w:t>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="00AD5D1D"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F8ED117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SWZ.</w:t>
      </w:r>
    </w:p>
    <w:p w14:paraId="2D9D7A1A" w14:textId="3724E307" w:rsidR="00FA5175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/>
      </w:pPr>
      <w:r w:rsidRPr="00FA5175">
        <w:t xml:space="preserve">Dokumenty/oświadczenia/wykazy wymienione w </w:t>
      </w:r>
      <w:r w:rsidRPr="00E66641">
        <w:rPr>
          <w:b/>
          <w:bCs/>
        </w:rPr>
        <w:t>pkt 5.2. SWZ</w:t>
      </w:r>
      <w:r w:rsidRPr="00FA5175">
        <w:t>.</w:t>
      </w:r>
    </w:p>
    <w:p w14:paraId="22A7BA62" w14:textId="4BD14202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papierowej.</w:t>
      </w:r>
      <w:r w:rsidR="005A4393" w:rsidRPr="005A4393">
        <w:t xml:space="preserve"> </w:t>
      </w:r>
    </w:p>
    <w:p w14:paraId="2ED414BD" w14:textId="104B3411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lastRenderedPageBreak/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FE0C00">
        <w:t>.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2A4EE0B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0D2555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D89D81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>zakresem przedmiot zamówienia,</w:t>
      </w:r>
    </w:p>
    <w:p w14:paraId="1D76BB7A" w14:textId="58D0EA79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0D2555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5F99C340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0D2555">
        <w:rPr>
          <w:rFonts w:eastAsiaTheme="minorHAnsi"/>
        </w:rPr>
        <w:t>Z</w:t>
      </w:r>
      <w:r w:rsidRPr="0058623A">
        <w:rPr>
          <w:rFonts w:eastAsiaTheme="minorHAnsi"/>
        </w:rPr>
        <w:t>amówienia.</w:t>
      </w:r>
    </w:p>
    <w:p w14:paraId="3722C31D" w14:textId="61B63CB1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zamówienia, powinni złożyć i załączyć udzielone na rzecz podmiotu będącego liderem konsorcjum / spółki cywilnej </w:t>
      </w:r>
      <w:r w:rsidRPr="00357A2C">
        <w:rPr>
          <w:b/>
          <w:bCs/>
        </w:rPr>
        <w:t>pełnomocnictwo</w:t>
      </w:r>
      <w:r w:rsidRPr="00AE54A0">
        <w:t xml:space="preserve"> do podpisania w ich imieniu Oferty,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8B6262">
        <w:t>.</w:t>
      </w:r>
    </w:p>
    <w:p w14:paraId="1A0AABC3" w14:textId="77777777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ewidencji.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1B8688C3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2B15A3">
        <w:t xml:space="preserve">Oświadczenie </w:t>
      </w:r>
      <w:r w:rsidRPr="000C1B6A">
        <w:t xml:space="preserve">członków konsorcjum i/lub podmiotów udostępniających zasoby o niepodleganiu </w:t>
      </w:r>
      <w:r w:rsidRPr="002B15A3">
        <w:t>wykluczeniu z 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lastRenderedPageBreak/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362B11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EB48B9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D39FE0F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EB48B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lastRenderedPageBreak/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16E262A5" w14:textId="5A1CB24D" w:rsidR="009C34FB" w:rsidRPr="009C34FB" w:rsidRDefault="00A3492D" w:rsidP="009C34F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0DCC16BB" w:rsidR="00A3492D" w:rsidRPr="00A3492D" w:rsidRDefault="00BE7000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Magdalena Goliszewska</w:t>
      </w:r>
      <w:r w:rsidR="00A3492D" w:rsidRPr="007F7D40">
        <w:t xml:space="preserve">, Departament Zakupów PGE </w:t>
      </w:r>
      <w:r>
        <w:t>Energetyka Kolejowa Holding Sp. z o.o.</w:t>
      </w:r>
      <w:r w:rsidR="00A3492D" w:rsidRPr="007F7D40">
        <w:t xml:space="preserve">, tel.  </w:t>
      </w:r>
      <w:r>
        <w:t>697 049 230</w:t>
      </w:r>
      <w:r w:rsidR="00A3492D" w:rsidRPr="007F7D40">
        <w:t xml:space="preserve">; e-mail:  </w:t>
      </w:r>
      <w:r>
        <w:t>m.goliszewska</w:t>
      </w:r>
      <w:r w:rsidR="00A3492D" w:rsidRPr="007F7D40">
        <w:t>@</w:t>
      </w:r>
      <w:r>
        <w:t>pkpeholding</w:t>
      </w:r>
      <w:r w:rsidR="00A3492D" w:rsidRPr="007F7D40">
        <w:t>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2835CF41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lastRenderedPageBreak/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F1EC3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POST/HZ/EK/HZL/00049/2026</w:t>
          </w:r>
        </w:sdtContent>
      </w:sdt>
      <w:r w:rsidR="00E766C3" w:rsidRPr="00DD4B5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7EB8A25E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BA1529">
        <w:rPr>
          <w:b/>
          <w:bCs/>
        </w:rPr>
        <w:t>1</w:t>
      </w:r>
      <w:r w:rsidR="00E47937">
        <w:rPr>
          <w:b/>
          <w:bCs/>
        </w:rPr>
        <w:t>7</w:t>
      </w:r>
      <w:r w:rsidR="00BE7000">
        <w:rPr>
          <w:b/>
          <w:bCs/>
        </w:rPr>
        <w:t>.0</w:t>
      </w:r>
      <w:r w:rsidR="00462032">
        <w:rPr>
          <w:b/>
          <w:bCs/>
        </w:rPr>
        <w:t>4</w:t>
      </w:r>
      <w:r w:rsidR="00BE7000">
        <w:rPr>
          <w:b/>
          <w:bCs/>
        </w:rPr>
        <w:t>.</w:t>
      </w:r>
      <w:r w:rsidRPr="00BE7000">
        <w:rPr>
          <w:b/>
          <w:bCs/>
        </w:rPr>
        <w:t>202</w:t>
      </w:r>
      <w:r w:rsidR="00BE7000" w:rsidRPr="00BE7000">
        <w:rPr>
          <w:b/>
          <w:bCs/>
        </w:rPr>
        <w:t>6</w:t>
      </w:r>
      <w:r w:rsidRPr="00BE7000">
        <w:rPr>
          <w:b/>
          <w:bCs/>
        </w:rPr>
        <w:t>r.</w:t>
      </w:r>
      <w:r w:rsidRPr="005648DE">
        <w:rPr>
          <w:b/>
          <w:bCs/>
          <w:highlight w:val="yellow"/>
        </w:rPr>
        <w:t xml:space="preserve"> </w:t>
      </w:r>
      <w:r w:rsidRPr="00BE7000">
        <w:rPr>
          <w:b/>
          <w:bCs/>
        </w:rPr>
        <w:t>do</w:t>
      </w:r>
      <w:r w:rsidR="00836E90" w:rsidRPr="00BE7000">
        <w:rPr>
          <w:b/>
          <w:bCs/>
        </w:rPr>
        <w:t xml:space="preserve"> godz</w:t>
      </w:r>
      <w:r w:rsidRPr="00BE7000">
        <w:rPr>
          <w:b/>
          <w:bCs/>
        </w:rPr>
        <w:t xml:space="preserve">. </w:t>
      </w:r>
      <w:r w:rsidR="00BE7000" w:rsidRPr="00BE7000">
        <w:rPr>
          <w:b/>
          <w:bCs/>
        </w:rPr>
        <w:t>10</w:t>
      </w:r>
      <w:r w:rsidR="00BE7000">
        <w:rPr>
          <w:b/>
          <w:bCs/>
        </w:rPr>
        <w:t>:00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2DEFB7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225525" w:rsidRPr="00BE7000">
            <w:rPr>
              <w:rFonts w:asciiTheme="minorHAnsi" w:hAnsiTheme="minorHAnsi" w:cstheme="minorHAnsi"/>
              <w:b/>
              <w:bCs/>
              <w:szCs w:val="22"/>
            </w:rPr>
            <w:t>90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lastRenderedPageBreak/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BE7000" w:rsidRDefault="004119DA" w:rsidP="00681BDE">
      <w:pPr>
        <w:ind w:left="445" w:firstLine="576"/>
      </w:pPr>
      <w:r w:rsidRPr="00BE7000">
        <w:t>W kryterium „Cena netto” punkty zostaną przyznane zgodnie z poniższym wzorem:</w:t>
      </w:r>
    </w:p>
    <w:p w14:paraId="58E885CF" w14:textId="77777777" w:rsidR="004119DA" w:rsidRPr="00BE7000" w:rsidRDefault="004119DA" w:rsidP="00681BDE"/>
    <w:p w14:paraId="6B624637" w14:textId="77777777" w:rsidR="004119DA" w:rsidRPr="00BE7000" w:rsidRDefault="004119DA" w:rsidP="00681BDE">
      <w:pPr>
        <w:jc w:val="center"/>
        <w:rPr>
          <w:vertAlign w:val="subscript"/>
        </w:rPr>
      </w:pPr>
      <w:proofErr w:type="spellStart"/>
      <w:r w:rsidRPr="00BE7000">
        <w:t>C</w:t>
      </w:r>
      <w:r w:rsidRPr="00BE7000">
        <w:rPr>
          <w:vertAlign w:val="subscript"/>
        </w:rPr>
        <w:t>min</w:t>
      </w:r>
      <w:proofErr w:type="spellEnd"/>
    </w:p>
    <w:p w14:paraId="342C9B06" w14:textId="77777777" w:rsidR="004119DA" w:rsidRPr="00BE7000" w:rsidRDefault="004119DA" w:rsidP="00681BDE">
      <w:pPr>
        <w:jc w:val="center"/>
      </w:pPr>
      <w:r w:rsidRPr="00BE7000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BE7000">
        <w:t>C</w:t>
      </w:r>
      <w:r w:rsidRPr="00BE7000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184BB441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6D7D53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17D7BC3A" w14:textId="1815BC95" w:rsidR="004119DA" w:rsidRPr="006D7D53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D7D53">
        <w:t xml:space="preserve">Zamawiający </w:t>
      </w:r>
      <w:r w:rsidRPr="006D7D53">
        <w:rPr>
          <w:b/>
          <w:bCs/>
        </w:rPr>
        <w:t>nie przewiduje</w:t>
      </w:r>
      <w:r w:rsidRPr="006D7D53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1A353DF1" w14:textId="00371CC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5F307C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0C59AE35" w:rsidR="004F31B4" w:rsidRPr="00653F7F" w:rsidRDefault="006D7D53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D7D53">
        <w:t>Wykonawcy, którego Oferta zostanie wybrana jako Oferta najkorzystniejsza, zostanie udzielone Zamówienie zgodnie z postanowieniami OWZ</w:t>
      </w:r>
      <w:r w:rsidR="00076309">
        <w:t>RB</w:t>
      </w:r>
      <w:r w:rsidRPr="006D7D53">
        <w:t xml:space="preserve"> stanowiącymi Załącznik nr 5 do SWZ.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DODATKOWE INFORMACJE</w:t>
      </w:r>
    </w:p>
    <w:p w14:paraId="5A4397DC" w14:textId="64996862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405E87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4087F8DB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405E87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7E8AF662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 w:rsidRPr="00155021">
            <w:rPr>
              <w:rFonts w:asciiTheme="minorHAnsi" w:hAnsiTheme="minorHAnsi" w:cstheme="minorHAnsi"/>
              <w:b/>
              <w:bCs/>
              <w:szCs w:val="22"/>
            </w:rPr>
            <w:t>PGE ENERGETYKA KOLEJOWA S.A.</w:t>
          </w:r>
        </w:sdtContent>
      </w:sdt>
      <w:r w:rsidRPr="00997E7F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lastRenderedPageBreak/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275485BA" w:rsidR="00DC2E4C" w:rsidRPr="003145D4" w:rsidRDefault="00DB5B88" w:rsidP="001E33AB">
      <w:pPr>
        <w:pStyle w:val="Nagwek2"/>
        <w:keepNext w:val="0"/>
        <w:keepLines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B935FA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lastRenderedPageBreak/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1E33AB">
      <w:pPr>
        <w:pStyle w:val="Nagwek2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Infolinia: +48 22 576 87 87</w:t>
      </w:r>
    </w:p>
    <w:p w14:paraId="52C44E9B" w14:textId="77777777" w:rsidR="00976FA1" w:rsidRPr="001E1135" w:rsidRDefault="0026333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e-mail: </w:t>
      </w:r>
      <w:hyperlink r:id="rId21" w:history="1">
        <w:r w:rsidRPr="001E1135">
          <w:rPr>
            <w:rFonts w:ascii="Verdana" w:eastAsiaTheme="majorEastAsia" w:hAnsi="Verdana" w:cstheme="majorBidi"/>
            <w:color w:val="000000" w:themeColor="text1"/>
            <w:szCs w:val="26"/>
          </w:rPr>
          <w:t>helpdesk.zakupy@gkpge.pl</w:t>
        </w:r>
      </w:hyperlink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r w:rsidR="00DC2E4C"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</w:p>
    <w:p w14:paraId="500868B9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formularz kontaktowy: </w:t>
      </w:r>
      <w:bookmarkStart w:id="58" w:name="_Hlk201757463"/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begin"/>
      </w:r>
      <w:r w:rsidRPr="001E1135">
        <w:rPr>
          <w:rFonts w:ascii="Verdana" w:eastAsiaTheme="majorEastAsia" w:hAnsi="Verdana" w:cstheme="majorBidi"/>
          <w:color w:val="00B0F0"/>
          <w:szCs w:val="26"/>
        </w:rPr>
        <w:instrText>HYPERLINK "https://swpp2.gkpge.pl/app/helpdesk/form"</w:instrText>
      </w:r>
      <w:r w:rsidRPr="001E1135">
        <w:rPr>
          <w:rFonts w:ascii="Verdana" w:eastAsiaTheme="majorEastAsia" w:hAnsi="Verdana" w:cstheme="majorBidi"/>
          <w:color w:val="00B0F0"/>
          <w:szCs w:val="26"/>
        </w:rPr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separate"/>
      </w:r>
      <w:r w:rsidRPr="001E1135">
        <w:rPr>
          <w:rFonts w:ascii="Verdana" w:eastAsiaTheme="majorEastAsia" w:hAnsi="Verdana" w:cstheme="majorBidi"/>
          <w:color w:val="00B0F0"/>
          <w:szCs w:val="26"/>
        </w:rPr>
        <w:t>https://swpp2.gkpge.pl/app/helpdesk/form</w:t>
      </w:r>
      <w:r w:rsidRPr="001E1135">
        <w:rPr>
          <w:rFonts w:ascii="Verdana" w:eastAsiaTheme="majorEastAsia" w:hAnsi="Verdana" w:cstheme="majorBidi"/>
          <w:color w:val="00B0F0"/>
          <w:szCs w:val="26"/>
        </w:rPr>
        <w:fldChar w:fldCharType="end"/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</w:t>
      </w:r>
      <w:bookmarkEnd w:id="58"/>
    </w:p>
    <w:p w14:paraId="35247183" w14:textId="77777777" w:rsidR="00976FA1" w:rsidRPr="001E1135" w:rsidRDefault="00976FA1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FBD4170" w14:textId="77777777" w:rsidR="001E1135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Godziny pracy:</w:t>
      </w:r>
    </w:p>
    <w:p w14:paraId="55BC7740" w14:textId="1A1F599B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Help </w:t>
      </w:r>
      <w:proofErr w:type="spellStart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Desk</w:t>
      </w:r>
      <w:proofErr w:type="spellEnd"/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 Systemu Zakupowego dostępny jest codziennie od poniedziałku do</w:t>
      </w:r>
      <w:r w:rsidR="00AC41D8" w:rsidRPr="001E1135">
        <w:rPr>
          <w:rFonts w:ascii="Verdana" w:eastAsiaTheme="majorEastAsia" w:hAnsi="Verdana" w:cstheme="majorBidi"/>
          <w:color w:val="000000" w:themeColor="text1"/>
          <w:szCs w:val="26"/>
        </w:rPr>
        <w:t> </w:t>
      </w: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>piątku w godzinach 08:00 - 16:00 (z wyłączeniem dni ustawowo wolnych od pracy).</w:t>
      </w:r>
    </w:p>
    <w:p w14:paraId="1BBFEFA9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3A37A6EB" w14:textId="2345F991" w:rsidR="00DC2E4C" w:rsidRDefault="00DC2E4C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  <w:r w:rsidRPr="001E1135">
        <w:rPr>
          <w:rFonts w:ascii="Verdana" w:eastAsiaTheme="majorEastAsia" w:hAnsi="Verdana" w:cstheme="majorBidi"/>
          <w:color w:val="000000" w:themeColor="text1"/>
          <w:szCs w:val="26"/>
        </w:rPr>
        <w:t xml:space="preserve">Zakres wsparcia: </w:t>
      </w:r>
      <w:hyperlink r:id="rId22" w:history="1">
        <w:r w:rsidRPr="001E1135">
          <w:rPr>
            <w:rFonts w:ascii="Verdana" w:eastAsiaTheme="majorEastAsia" w:hAnsi="Verdana" w:cstheme="majorBidi"/>
            <w:color w:val="00B0F0"/>
            <w:szCs w:val="26"/>
          </w:rPr>
          <w:t>https://www.gkpge.pl/grupa-pge/przetargi/zakupy</w:t>
        </w:r>
      </w:hyperlink>
    </w:p>
    <w:p w14:paraId="6E078F27" w14:textId="77777777" w:rsidR="001E1135" w:rsidRPr="001E1135" w:rsidRDefault="001E1135" w:rsidP="001E1135">
      <w:pPr>
        <w:pStyle w:val="Akapitzlist"/>
        <w:spacing w:before="60"/>
        <w:ind w:left="1418"/>
        <w:contextualSpacing w:val="0"/>
        <w:jc w:val="both"/>
        <w:rPr>
          <w:rFonts w:ascii="Verdana" w:eastAsiaTheme="majorEastAsia" w:hAnsi="Verdana" w:cstheme="majorBidi"/>
          <w:color w:val="000000" w:themeColor="text1"/>
          <w:szCs w:val="26"/>
        </w:rPr>
      </w:pPr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lastRenderedPageBreak/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091FD5E2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155021">
              <w:rPr>
                <w:szCs w:val="18"/>
              </w:rPr>
              <w:t xml:space="preserve"> wraz z załącznikami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1C4497A5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2B547616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Formularz cenowy/Arkusz kalkulacyjny 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469C4271" w:rsidR="00CA1A5C" w:rsidRDefault="00155021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21B567BC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="007D07D6">
                  <w:rPr>
                    <w:rFonts w:cstheme="minorHAnsi"/>
                    <w:iCs/>
                  </w:rPr>
                  <w:t>robót budowlanych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1239559E" w:rsidR="00CA1A5C" w:rsidRPr="00263331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2CE5C47D" w:rsidR="00CA1A5C" w:rsidRPr="00263331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Ogólne Warunki Zakupu Robót Budowlanych - OWZRB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2C7B2A6A" w:rsidR="00BD0C3A" w:rsidRPr="00263331" w:rsidRDefault="00155021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64FCBB28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</w:t>
            </w:r>
            <w:bookmarkEnd w:id="60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7544D5C3" w:rsidR="00BD0C3A" w:rsidDel="00A04428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dotyczy</w:t>
            </w:r>
          </w:p>
        </w:tc>
      </w:tr>
      <w:tr w:rsidR="00CA1A5C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11C5DF4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t>Nie dotyczy</w:t>
            </w:r>
          </w:p>
        </w:tc>
      </w:tr>
      <w:tr w:rsidR="00CA1A5C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</w:t>
            </w:r>
            <w:r w:rsidR="001D5762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09BA046E" w:rsidR="00CA1A5C" w:rsidRDefault="00155021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155021">
              <w:t>Nie dotyczy</w:t>
            </w:r>
            <w:r w:rsidR="00CA1A5C" w:rsidRPr="0E1A371B">
              <w:t xml:space="preserve"> 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7C2403E3" w:rsidR="002F5DAC" w:rsidRDefault="00155021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t>Nie dotyczy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640AD3D4" w14:textId="77777777" w:rsidR="006C355D" w:rsidRDefault="006C355D" w:rsidP="007E560C">
      <w:pPr>
        <w:jc w:val="center"/>
        <w:rPr>
          <w:b/>
        </w:rPr>
      </w:pPr>
    </w:p>
    <w:p w14:paraId="47D66F0B" w14:textId="57BADC32" w:rsidR="006C355D" w:rsidRPr="00367C9A" w:rsidRDefault="006C355D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731D746D" w14:textId="77777777" w:rsidR="00735FA3" w:rsidRDefault="00735FA3" w:rsidP="007E560C">
      <w:pPr>
        <w:jc w:val="right"/>
        <w:rPr>
          <w:b/>
        </w:rPr>
      </w:pPr>
    </w:p>
    <w:p w14:paraId="757CA7A4" w14:textId="23D3A86D" w:rsidR="003574D1" w:rsidRDefault="003574D1" w:rsidP="007E560C">
      <w:pPr>
        <w:rPr>
          <w:b/>
        </w:rPr>
      </w:pPr>
      <w:r>
        <w:rPr>
          <w:b/>
        </w:rPr>
        <w:br w:type="page"/>
      </w:r>
    </w:p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155021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06295119" w:rsidR="00F62662" w:rsidRPr="00F62662" w:rsidRDefault="00000000" w:rsidP="00155021">
      <w:pPr>
        <w:spacing w:before="120" w:after="120"/>
        <w:ind w:left="5672" w:firstLine="565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A70CA3">
            <w:rPr>
              <w:rFonts w:cstheme="minorHAnsi"/>
              <w:b/>
              <w:bCs/>
            </w:rPr>
            <w:t>PGE ENERGETYKA KOLEJOWA S.A.</w:t>
          </w:r>
        </w:sdtContent>
      </w:sdt>
    </w:p>
    <w:p w14:paraId="455449BA" w14:textId="77777777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155021">
      <w:pPr>
        <w:spacing w:before="120" w:after="120"/>
        <w:ind w:left="7230" w:hanging="282"/>
        <w:contextualSpacing/>
        <w:jc w:val="right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155021">
      <w:pPr>
        <w:spacing w:before="120" w:after="120"/>
        <w:ind w:left="5672" w:firstLine="709"/>
        <w:contextualSpacing/>
        <w:jc w:val="right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155021">
      <w:pPr>
        <w:ind w:left="5672" w:firstLine="709"/>
        <w:jc w:val="right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067E32D1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F1EC3">
            <w:rPr>
              <w:rFonts w:ascii="Verdana" w:hAnsi="Verdana" w:cstheme="majorBidi"/>
              <w:b/>
              <w:bCs/>
              <w:szCs w:val="26"/>
            </w:rPr>
            <w:t>Przystosowanie pomieszczenia na potrzeby laboratorium. Lokalizacja ul. Batorego 80A, 43- 602 Jaworzno Szczakowa</w:t>
          </w:r>
        </w:sdtContent>
      </w:sdt>
    </w:p>
    <w:p w14:paraId="19EAABB1" w14:textId="4D2FDD86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F1EC3">
            <w:rPr>
              <w:b/>
              <w:bCs/>
            </w:rPr>
            <w:t>POST/HZ/EK/HZL/00049/2026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3C90436C" w:rsidR="00C75417" w:rsidRPr="00604915" w:rsidRDefault="00C75417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za</w:t>
            </w:r>
            <w:r w:rsidR="002230D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: </w:t>
            </w:r>
            <w:sdt>
              <w:sdtPr>
                <w:rPr>
                  <w:rFonts w:ascii="Verdana" w:hAnsi="Verdana" w:cstheme="majorBidi"/>
                  <w:b/>
                  <w:bCs/>
                  <w:szCs w:val="26"/>
                </w:rPr>
                <w:alias w:val="AUTOMAT- NIE uzupełniaj"/>
                <w:tag w:val=""/>
                <w:id w:val="-307476560"/>
                <w:placeholder>
                  <w:docPart w:val="385BEF5C1A4E4716A23ECA60E48CB352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2230D6">
                  <w:rPr>
                    <w:rFonts w:ascii="Verdana" w:hAnsi="Verdana" w:cstheme="majorBidi"/>
                    <w:b/>
                    <w:bCs/>
                    <w:szCs w:val="26"/>
                  </w:rPr>
                  <w:t>Przystosowanie pomieszczenia na potrzeby laboratorium. Lokalizacja ul. Batorego 80A, 43- 602 Jaworzno Szczakowa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lastRenderedPageBreak/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263CAD05" w14:textId="4DDBB2A1" w:rsidR="00087646" w:rsidRPr="00155021" w:rsidRDefault="00155021" w:rsidP="00155021">
      <w:pPr>
        <w:pStyle w:val="Styl1"/>
        <w:numPr>
          <w:ilvl w:val="0"/>
          <w:numId w:val="8"/>
        </w:numPr>
        <w:jc w:val="both"/>
      </w:pPr>
      <w:r>
        <w:t>nie dotyczy</w:t>
      </w:r>
    </w:p>
    <w:p w14:paraId="50CF7BBB" w14:textId="0B29577E" w:rsidR="00063C0D" w:rsidRPr="002A1D1F" w:rsidRDefault="00155021" w:rsidP="001E1135">
      <w:pPr>
        <w:pStyle w:val="Styl1"/>
        <w:jc w:val="both"/>
      </w:pPr>
      <w:r>
        <w:t>nie dotyczy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441A607C" w:rsidR="009C5E9F" w:rsidRPr="00155021" w:rsidRDefault="009C5E9F" w:rsidP="001E1135">
      <w:pPr>
        <w:pStyle w:val="Styl1"/>
        <w:jc w:val="both"/>
      </w:pPr>
      <w:r>
        <w:t xml:space="preserve">Akceptujemy treść </w:t>
      </w:r>
      <w:r w:rsidR="00155021">
        <w:t>OWZRB</w:t>
      </w:r>
      <w:r>
        <w:t xml:space="preserve"> załączon</w:t>
      </w:r>
      <w:r w:rsidR="00155021">
        <w:t xml:space="preserve">ego </w:t>
      </w:r>
      <w:r>
        <w:t>do SWZ i</w:t>
      </w:r>
      <w:r w:rsidR="000F330D">
        <w:t> </w:t>
      </w:r>
      <w:r>
        <w:t>w</w:t>
      </w:r>
      <w:r w:rsidR="000F330D">
        <w:t> </w:t>
      </w:r>
      <w:r>
        <w:t>przypadku wyboru naszej Oferty</w:t>
      </w:r>
      <w:r w:rsidR="00155021">
        <w:t xml:space="preserve"> </w:t>
      </w:r>
      <w:r w:rsidR="002F6D71" w:rsidRPr="00155021">
        <w:t xml:space="preserve">przyjmiemy Zamówienie do realizacji </w:t>
      </w:r>
      <w:r w:rsidRPr="00155021">
        <w:t xml:space="preserve">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1CBE2AAF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BE7000">
            <w:rPr>
              <w:rFonts w:cstheme="minorHAnsi"/>
              <w:b/>
              <w:bCs/>
            </w:rPr>
            <w:t>90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3FD2FAA5" w:rsidR="00034147" w:rsidRDefault="00155021" w:rsidP="001E1135">
      <w:pPr>
        <w:pStyle w:val="Styl1"/>
        <w:jc w:val="both"/>
      </w:pPr>
      <w:r>
        <w:t>Nie dotyczy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3380F57E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22E3B224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F1EC3">
            <w:rPr>
              <w:b/>
              <w:bCs/>
            </w:rPr>
            <w:t>POST/HZ/EK/HZL/00049/2026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1D3BD327" w:rsid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 xml:space="preserve">ZAŁĄCZNIK NR 2A DO SWZ – FORMULARZ CENOWY/ARKUSZ KALKULACYJNY </w:t>
      </w:r>
      <w:r w:rsidR="00250A1C">
        <w:rPr>
          <w:rFonts w:eastAsia="Times New Roman" w:cs="Times New Roman"/>
          <w:b/>
          <w:szCs w:val="18"/>
        </w:rPr>
        <w:t>–</w:t>
      </w:r>
      <w:r w:rsidRPr="00511BEA">
        <w:rPr>
          <w:rFonts w:eastAsia="Times New Roman" w:cs="Times New Roman"/>
          <w:b/>
          <w:szCs w:val="18"/>
        </w:rPr>
        <w:t xml:space="preserve"> WZÓR</w:t>
      </w:r>
    </w:p>
    <w:p w14:paraId="526D1474" w14:textId="77777777" w:rsidR="00250A1C" w:rsidRDefault="00250A1C" w:rsidP="007E560C">
      <w:pPr>
        <w:pStyle w:val="Akapitzlist"/>
        <w:jc w:val="center"/>
        <w:rPr>
          <w:rFonts w:eastAsia="Times New Roman" w:cs="Times New Roman"/>
          <w:b/>
          <w:szCs w:val="18"/>
        </w:rPr>
      </w:pPr>
    </w:p>
    <w:p w14:paraId="32685DED" w14:textId="77777777" w:rsidR="00250A1C" w:rsidRPr="00367C9A" w:rsidRDefault="00250A1C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3D9FB17A" w14:textId="77777777" w:rsidR="00250A1C" w:rsidRPr="00511BEA" w:rsidRDefault="00250A1C" w:rsidP="007E560C">
      <w:pPr>
        <w:pStyle w:val="Akapitzlist"/>
        <w:jc w:val="center"/>
        <w:rPr>
          <w:rFonts w:eastAsia="Times New Roman" w:cs="Times New Roman"/>
          <w:b/>
          <w:szCs w:val="18"/>
        </w:rPr>
      </w:pPr>
    </w:p>
    <w:p w14:paraId="7B3E3EF3" w14:textId="1B0579B9" w:rsidR="006C355D" w:rsidRDefault="00564E7C" w:rsidP="007E560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1BE65633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  <w:b/>
              <w:iCs/>
            </w:rPr>
            <w:t>robót budowlanych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1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500536CD" w:rsidR="00241139" w:rsidRPr="00B664B4" w:rsidRDefault="0000000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70CA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00000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1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192C5DC2" w:rsidR="00735FA3" w:rsidRPr="00155021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155021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 w:rsidRPr="00155021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robót budowlanych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203A774F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F1EC3">
            <w:rPr>
              <w:rFonts w:ascii="Verdana" w:hAnsi="Verdana" w:cstheme="majorBidi"/>
              <w:b/>
              <w:bCs/>
              <w:szCs w:val="26"/>
            </w:rPr>
            <w:t>Przystosowanie pomieszczenia na potrzeby laboratorium. Lokalizacja ul. Batorego 80A, 43- 602 Jaworzno Szczakowa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Postępowania: </w:t>
      </w:r>
      <w:sdt>
        <w:sdtPr>
          <w:rPr>
            <w:b/>
            <w:bCs/>
            <w:highlight w:val="lightGray"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F1EC3">
            <w:rPr>
              <w:b/>
              <w:bCs/>
              <w:highlight w:val="lightGray"/>
            </w:rPr>
            <w:t>POST/HZ/EK/HZL/00049/2026</w:t>
          </w:r>
        </w:sdtContent>
      </w:sdt>
      <w:r w:rsidR="00536E11">
        <w:rPr>
          <w:b/>
          <w:bCs/>
        </w:rPr>
        <w:t xml:space="preserve">, </w:t>
      </w:r>
      <w:r w:rsidRPr="00225CCB">
        <w:rPr>
          <w:rFonts w:ascii="Verdana" w:eastAsia="Times New Roman" w:hAnsi="Verdana" w:cs="Times New Roman"/>
          <w:szCs w:val="18"/>
        </w:rPr>
        <w:t xml:space="preserve">przedstawiamy wykaz </w:t>
      </w:r>
      <w:r w:rsidRPr="00B02172">
        <w:rPr>
          <w:rFonts w:ascii="Verdana" w:eastAsia="Times New Roman" w:hAnsi="Verdana" w:cs="Times New Roman"/>
          <w:szCs w:val="18"/>
        </w:rPr>
        <w:t xml:space="preserve">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D07D6">
            <w:rPr>
              <w:rFonts w:cstheme="minorHAnsi"/>
              <w:iCs/>
            </w:rPr>
            <w:t>robót budowlanych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155021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b/>
          <w:bCs/>
          <w:i/>
          <w:sz w:val="14"/>
          <w:szCs w:val="14"/>
        </w:rPr>
      </w:pPr>
      <w:r w:rsidRPr="00155021">
        <w:rPr>
          <w:rFonts w:ascii="Verdana" w:eastAsia="Verdana" w:hAnsi="Verdana" w:cs="Times New Roman"/>
          <w:b/>
          <w:bCs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155021">
        <w:rPr>
          <w:rFonts w:ascii="Verdana" w:eastAsia="Verdana" w:hAnsi="Verdana" w:cs="Times New Roman"/>
          <w:b/>
          <w:bCs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5EAAEB3D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 w:rsidR="00EA24FD" w:rsidRPr="00155021">
        <w:rPr>
          <w:b/>
        </w:rPr>
        <w:t>OWZ</w:t>
      </w:r>
      <w:r w:rsidR="00155021" w:rsidRPr="00155021">
        <w:rPr>
          <w:b/>
        </w:rPr>
        <w:t>R</w:t>
      </w:r>
      <w:r w:rsidR="00155021">
        <w:rPr>
          <w:b/>
        </w:rPr>
        <w:t>B</w:t>
      </w:r>
    </w:p>
    <w:p w14:paraId="0A52143F" w14:textId="77777777" w:rsidR="00A82EC7" w:rsidRDefault="00A82EC7" w:rsidP="007E560C">
      <w:pPr>
        <w:pStyle w:val="Akapitzlist"/>
        <w:jc w:val="right"/>
        <w:rPr>
          <w:b/>
        </w:rPr>
      </w:pPr>
    </w:p>
    <w:p w14:paraId="605774E6" w14:textId="77777777" w:rsidR="00A82EC7" w:rsidRPr="00367C9A" w:rsidRDefault="00A82EC7" w:rsidP="007E560C">
      <w:pPr>
        <w:jc w:val="center"/>
        <w:rPr>
          <w:b/>
        </w:rPr>
      </w:pPr>
      <w:r>
        <w:rPr>
          <w:b/>
        </w:rPr>
        <w:t>[w osobnym dokumencie]</w:t>
      </w:r>
    </w:p>
    <w:p w14:paraId="58A5811F" w14:textId="77777777" w:rsidR="00A82EC7" w:rsidRDefault="00A82EC7" w:rsidP="007E560C">
      <w:pPr>
        <w:pStyle w:val="Akapitzlist"/>
        <w:jc w:val="right"/>
        <w:rPr>
          <w:b/>
        </w:rPr>
      </w:pPr>
    </w:p>
    <w:p w14:paraId="5D81F588" w14:textId="795FC175" w:rsidR="008164F4" w:rsidRDefault="000B34E4" w:rsidP="007E560C">
      <w:pPr>
        <w:rPr>
          <w:b/>
        </w:rPr>
      </w:pPr>
      <w:r>
        <w:rPr>
          <w:b/>
        </w:rPr>
        <w:br w:type="page"/>
      </w:r>
    </w:p>
    <w:p w14:paraId="786BC6EF" w14:textId="73DE6395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2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2EA0E72F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A70CA3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2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52E66005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BF1EC3">
            <w:rPr>
              <w:rFonts w:ascii="Verdana" w:hAnsi="Verdana" w:cstheme="majorBidi"/>
              <w:b/>
              <w:bCs/>
              <w:szCs w:val="26"/>
            </w:rPr>
            <w:t>Przystosowanie pomieszczenia na potrzeby laboratorium. Lokalizacja ul. Batorego 80A, 43- 602 Jaworzno Szczakowa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F1EC3">
            <w:rPr>
              <w:b/>
              <w:bCs/>
            </w:rPr>
            <w:t>POST/HZ/EK/HZL/00049/2026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39819434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B3BD4" w14:textId="77777777" w:rsidR="00F63C90" w:rsidRDefault="00F63C90" w:rsidP="00582CE9">
      <w:pPr>
        <w:spacing w:after="0"/>
      </w:pPr>
      <w:r>
        <w:separator/>
      </w:r>
    </w:p>
  </w:endnote>
  <w:endnote w:type="continuationSeparator" w:id="0">
    <w:p w14:paraId="4469858F" w14:textId="77777777" w:rsidR="00F63C90" w:rsidRDefault="00F63C90" w:rsidP="00582CE9">
      <w:pPr>
        <w:spacing w:after="0"/>
      </w:pPr>
      <w:r>
        <w:continuationSeparator/>
      </w:r>
    </w:p>
  </w:endnote>
  <w:endnote w:type="continuationNotice" w:id="1">
    <w:p w14:paraId="659AF5E8" w14:textId="77777777" w:rsidR="00F63C90" w:rsidRDefault="00F63C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5AAED" w14:textId="77777777" w:rsidR="00F63C90" w:rsidRDefault="00F63C90" w:rsidP="00582CE9">
      <w:pPr>
        <w:spacing w:after="0"/>
      </w:pPr>
      <w:r>
        <w:separator/>
      </w:r>
    </w:p>
  </w:footnote>
  <w:footnote w:type="continuationSeparator" w:id="0">
    <w:p w14:paraId="0C6AAC65" w14:textId="77777777" w:rsidR="00F63C90" w:rsidRDefault="00F63C90" w:rsidP="00582CE9">
      <w:pPr>
        <w:spacing w:after="0"/>
      </w:pPr>
      <w:r>
        <w:continuationSeparator/>
      </w:r>
    </w:p>
  </w:footnote>
  <w:footnote w:type="continuationNotice" w:id="1">
    <w:p w14:paraId="6E18061B" w14:textId="77777777" w:rsidR="00F63C90" w:rsidRDefault="00F63C90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0706B5E4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BF1EC3">
                <w:rPr>
                  <w:rFonts w:cstheme="minorHAnsi"/>
                  <w:b/>
                </w:rPr>
                <w:t>POST/HZ/EK/HZL/00049/2026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70D61D94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ascii="Open Sans" w:hAnsi="Open Sans" w:cs="Open Sans"/>
                <w:b/>
                <w:bCs/>
                <w:color w:val="000000"/>
                <w:szCs w:val="18"/>
                <w:shd w:val="clear" w:color="auto" w:fill="FDFDFD"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BF1EC3">
                <w:rPr>
                  <w:rFonts w:ascii="Open Sans" w:hAnsi="Open Sans" w:cs="Open Sans"/>
                  <w:b/>
                  <w:bCs/>
                  <w:color w:val="000000"/>
                  <w:szCs w:val="18"/>
                  <w:shd w:val="clear" w:color="auto" w:fill="FDFDFD"/>
                </w:rPr>
                <w:t>POST/HZ/EK/HZL/00049/2026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1AC3F9F"/>
    <w:multiLevelType w:val="hybridMultilevel"/>
    <w:tmpl w:val="1BE47518"/>
    <w:lvl w:ilvl="0" w:tplc="5316C640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5"/>
  </w:num>
  <w:num w:numId="2" w16cid:durableId="560674154">
    <w:abstractNumId w:val="9"/>
  </w:num>
  <w:num w:numId="3" w16cid:durableId="1075207173">
    <w:abstractNumId w:val="21"/>
  </w:num>
  <w:num w:numId="4" w16cid:durableId="1978100265">
    <w:abstractNumId w:val="8"/>
  </w:num>
  <w:num w:numId="5" w16cid:durableId="639697964">
    <w:abstractNumId w:val="27"/>
  </w:num>
  <w:num w:numId="6" w16cid:durableId="1032389716">
    <w:abstractNumId w:val="23"/>
  </w:num>
  <w:num w:numId="7" w16cid:durableId="459766847">
    <w:abstractNumId w:val="13"/>
  </w:num>
  <w:num w:numId="8" w16cid:durableId="1784031032">
    <w:abstractNumId w:val="4"/>
  </w:num>
  <w:num w:numId="9" w16cid:durableId="2137291608">
    <w:abstractNumId w:val="14"/>
  </w:num>
  <w:num w:numId="10" w16cid:durableId="1773235487">
    <w:abstractNumId w:val="22"/>
  </w:num>
  <w:num w:numId="11" w16cid:durableId="1912498990">
    <w:abstractNumId w:val="7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26"/>
  </w:num>
  <w:num w:numId="14" w16cid:durableId="2126463532">
    <w:abstractNumId w:val="24"/>
  </w:num>
  <w:num w:numId="15" w16cid:durableId="94835623">
    <w:abstractNumId w:val="6"/>
  </w:num>
  <w:num w:numId="16" w16cid:durableId="1687907721">
    <w:abstractNumId w:val="2"/>
  </w:num>
  <w:num w:numId="17" w16cid:durableId="116920605">
    <w:abstractNumId w:val="18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29"/>
  </w:num>
  <w:num w:numId="21" w16cid:durableId="407768572">
    <w:abstractNumId w:val="12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3"/>
  </w:num>
  <w:num w:numId="24" w16cid:durableId="506098296">
    <w:abstractNumId w:val="11"/>
  </w:num>
  <w:num w:numId="25" w16cid:durableId="412556057">
    <w:abstractNumId w:val="15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5"/>
  </w:num>
  <w:num w:numId="29" w16cid:durableId="1136098614">
    <w:abstractNumId w:val="7"/>
  </w:num>
  <w:num w:numId="30" w16cid:durableId="1781100722">
    <w:abstractNumId w:val="20"/>
  </w:num>
  <w:num w:numId="31" w16cid:durableId="109975843">
    <w:abstractNumId w:val="28"/>
  </w:num>
  <w:num w:numId="32" w16cid:durableId="2089383420">
    <w:abstractNumId w:val="19"/>
  </w:num>
  <w:num w:numId="33" w16cid:durableId="903180117">
    <w:abstractNumId w:val="16"/>
    <w:lvlOverride w:ilvl="0">
      <w:startOverride w:val="1"/>
    </w:lvlOverride>
    <w:lvlOverride w:ilvl="1">
      <w:startOverride w:val="4"/>
    </w:lvlOverride>
    <w:lvlOverride w:ilvl="2">
      <w:startOverride w:val="16"/>
    </w:lvlOverride>
  </w:num>
  <w:num w:numId="34" w16cid:durableId="19843117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61170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9166677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309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3F8E"/>
    <w:rsid w:val="000C48BD"/>
    <w:rsid w:val="000C57E1"/>
    <w:rsid w:val="000C5C7D"/>
    <w:rsid w:val="000C637D"/>
    <w:rsid w:val="000C65BB"/>
    <w:rsid w:val="000C68B7"/>
    <w:rsid w:val="000C6A69"/>
    <w:rsid w:val="000C6B2A"/>
    <w:rsid w:val="000C6C90"/>
    <w:rsid w:val="000C71BC"/>
    <w:rsid w:val="000C7C80"/>
    <w:rsid w:val="000D04B2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0F1F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9AE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021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98"/>
    <w:rsid w:val="001E7BE6"/>
    <w:rsid w:val="001F0004"/>
    <w:rsid w:val="001F006F"/>
    <w:rsid w:val="001F01EF"/>
    <w:rsid w:val="001F2EA6"/>
    <w:rsid w:val="001F3015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0A38"/>
    <w:rsid w:val="00201311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0D6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83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406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2B0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553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3EE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885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032"/>
    <w:rsid w:val="00462947"/>
    <w:rsid w:val="004635E9"/>
    <w:rsid w:val="00463626"/>
    <w:rsid w:val="00463BA7"/>
    <w:rsid w:val="00463BEA"/>
    <w:rsid w:val="00464A40"/>
    <w:rsid w:val="00464DB1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0FD7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9A4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A43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21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1E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5737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5132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1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D53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5D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285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3FA7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7D6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188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2A3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274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89B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12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4D3D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4FB"/>
    <w:rsid w:val="009C37C2"/>
    <w:rsid w:val="009C3DB4"/>
    <w:rsid w:val="009C40F8"/>
    <w:rsid w:val="009C429F"/>
    <w:rsid w:val="009C5BC9"/>
    <w:rsid w:val="009C5CFB"/>
    <w:rsid w:val="009C5E9F"/>
    <w:rsid w:val="009C6121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CA4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CA3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A7C2D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4D9D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529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58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000"/>
    <w:rsid w:val="00BE71E1"/>
    <w:rsid w:val="00BE7229"/>
    <w:rsid w:val="00BE77C6"/>
    <w:rsid w:val="00BE7A02"/>
    <w:rsid w:val="00BF0EA5"/>
    <w:rsid w:val="00BF13A6"/>
    <w:rsid w:val="00BF1EC3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A71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44F4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6AFE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016D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1AB3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937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16DD"/>
    <w:rsid w:val="00EB17E8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3C90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4E73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43D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9D8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385BEF5C1A4E4716A23ECA60E48CB3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D3512C-B135-4E06-8074-B590F3280B26}"/>
      </w:docPartPr>
      <w:docPartBody>
        <w:p w:rsidR="00186783" w:rsidRDefault="006B3F7D" w:rsidP="006B3F7D">
          <w:pPr>
            <w:pStyle w:val="385BEF5C1A4E4716A23ECA60E48CB352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74EA"/>
    <w:rsid w:val="000E0F1F"/>
    <w:rsid w:val="000F0A07"/>
    <w:rsid w:val="00162D46"/>
    <w:rsid w:val="00186783"/>
    <w:rsid w:val="00265B29"/>
    <w:rsid w:val="002D7F83"/>
    <w:rsid w:val="002E1433"/>
    <w:rsid w:val="0034683C"/>
    <w:rsid w:val="0034757F"/>
    <w:rsid w:val="003D1D99"/>
    <w:rsid w:val="00464DB1"/>
    <w:rsid w:val="00480FD7"/>
    <w:rsid w:val="004D287B"/>
    <w:rsid w:val="00525EC6"/>
    <w:rsid w:val="00555740"/>
    <w:rsid w:val="005D671E"/>
    <w:rsid w:val="00666CAD"/>
    <w:rsid w:val="006B20E5"/>
    <w:rsid w:val="006B3F7D"/>
    <w:rsid w:val="007A1D05"/>
    <w:rsid w:val="00864DDF"/>
    <w:rsid w:val="009C116D"/>
    <w:rsid w:val="00A174BF"/>
    <w:rsid w:val="00A3628F"/>
    <w:rsid w:val="00A60B21"/>
    <w:rsid w:val="00A873AD"/>
    <w:rsid w:val="00AA7C2D"/>
    <w:rsid w:val="00AD4D9D"/>
    <w:rsid w:val="00C44945"/>
    <w:rsid w:val="00C45B45"/>
    <w:rsid w:val="00CB59C6"/>
    <w:rsid w:val="00CB7D1B"/>
    <w:rsid w:val="00CE0534"/>
    <w:rsid w:val="00D247F1"/>
    <w:rsid w:val="00D72AA2"/>
    <w:rsid w:val="00D76892"/>
    <w:rsid w:val="00DA0DC3"/>
    <w:rsid w:val="00DB52C8"/>
    <w:rsid w:val="00DC2984"/>
    <w:rsid w:val="00E25CAE"/>
    <w:rsid w:val="00EB16DD"/>
    <w:rsid w:val="00EB17E8"/>
    <w:rsid w:val="00EF37F7"/>
    <w:rsid w:val="00F3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3F7D"/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385BEF5C1A4E4716A23ECA60E48CB352">
    <w:name w:val="385BEF5C1A4E4716A23ECA60E48CB352"/>
    <w:rsid w:val="006B3F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S.A.</PublishDate>
  <Abstract/>
  <CompanyAddress>Przystosowanie pomieszczenia na potrzeby laboratorium. Lokalizacja ul. Batorego 80A, 43- 602 Jaworzno Szczakowa</CompanyAddress>
  <CompanyPhone/>
  <CompanyFax>90</CompanyFax>
  <CompanyEmail>wskaż wartość wadium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Dokument SWZ-0049.docx</dmsv2BaseFileName>
    <dmsv2BaseDisplayName xmlns="http://schemas.microsoft.com/sharepoint/v3">Dokument SWZ-0049</dmsv2BaseDisplayName>
    <dmsv2SWPP2ObjectNumber xmlns="http://schemas.microsoft.com/sharepoint/v3">POST/HZ/EK/HZL/00049/2026                         </dmsv2SWPP2ObjectNumber>
    <dmsv2SWPP2SumMD5 xmlns="http://schemas.microsoft.com/sharepoint/v3">22bcfdaf30bd38d82c30e3378dc68600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712039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24864061</dmsv2BaseClientSystemDocumentID>
    <dmsv2BaseModifiedByID xmlns="http://schemas.microsoft.com/sharepoint/v3">1A600028</dmsv2BaseModifiedByID>
    <dmsv2BaseCreatedByID xmlns="http://schemas.microsoft.com/sharepoint/v3">1A600028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FJ3FSM7XJ42E-1943046417-961</_dlc_DocId>
    <_dlc_DocIdUrl xmlns="a19cb1c7-c5c7-46d4-85ae-d83685407bba">
      <Url>https://swpp2.dms.gkpge.pl/sites/43/_layouts/15/DocIdRedir.aspx?ID=FJ3FSM7XJ42E-1943046417-961</Url>
      <Description>FJ3FSM7XJ42E-1943046417-961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F98930-7914-43EA-80C5-AEEEAC4E0DA0}"/>
</file>

<file path=customXml/itemProps4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5F9FE9-088D-449F-832E-944E6B3661AD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8</TotalTime>
  <Pages>28</Pages>
  <Words>9699</Words>
  <Characters>58198</Characters>
  <Application>Microsoft Office Word</Application>
  <DocSecurity>0</DocSecurity>
  <Lines>484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67762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POST/HZ/EK/HZL/00049/2026</dc:creator>
  <cp:keywords/>
  <dc:description/>
  <cp:lastModifiedBy>Magdalena Goliszewska</cp:lastModifiedBy>
  <cp:revision>2</cp:revision>
  <cp:lastPrinted>2024-07-17T17:21:00Z</cp:lastPrinted>
  <dcterms:created xsi:type="dcterms:W3CDTF">2026-04-07T09:29:00Z</dcterms:created>
  <dcterms:modified xsi:type="dcterms:W3CDTF">2026-04-07T09:29:00Z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0x010189100082197C06C027954DBEA5AFF9B24C6A4F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0b51eb6e-d7bd-4a35-8593-98bdf628016d</vt:lpwstr>
  </property>
</Properties>
</file>